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E87" w:rsidRPr="00837735" w:rsidRDefault="00926E87" w:rsidP="00735106">
      <w:pPr>
        <w:ind w:left="1416"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Материально- техническое  обеспечение образовательного   процесса</w:t>
      </w:r>
    </w:p>
    <w:tbl>
      <w:tblPr>
        <w:tblW w:w="170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547"/>
        <w:gridCol w:w="3260"/>
        <w:gridCol w:w="975"/>
        <w:gridCol w:w="241"/>
      </w:tblGrid>
      <w:tr w:rsidR="00926E87" w:rsidRPr="00620935">
        <w:trPr>
          <w:gridAfter w:val="2"/>
          <w:wAfter w:w="1216" w:type="dxa"/>
        </w:trPr>
        <w:tc>
          <w:tcPr>
            <w:tcW w:w="12547" w:type="dxa"/>
          </w:tcPr>
          <w:p w:rsidR="00926E87" w:rsidRPr="00620935" w:rsidRDefault="00926E87" w:rsidP="0062093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620935">
              <w:rPr>
                <w:b/>
                <w:bCs/>
                <w:sz w:val="24"/>
                <w:szCs w:val="24"/>
              </w:rPr>
              <w:t>Наименование объектов и средств материально- технического обеспечения</w:t>
            </w:r>
          </w:p>
        </w:tc>
        <w:tc>
          <w:tcPr>
            <w:tcW w:w="3260" w:type="dxa"/>
          </w:tcPr>
          <w:p w:rsidR="00926E87" w:rsidRPr="00620935" w:rsidRDefault="00926E87" w:rsidP="00620935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926E87" w:rsidRPr="00620935">
        <w:trPr>
          <w:gridAfter w:val="2"/>
          <w:wAfter w:w="1216" w:type="dxa"/>
        </w:trPr>
        <w:tc>
          <w:tcPr>
            <w:tcW w:w="15807" w:type="dxa"/>
            <w:gridSpan w:val="2"/>
          </w:tcPr>
          <w:p w:rsidR="00926E87" w:rsidRPr="00620935" w:rsidRDefault="00926E87" w:rsidP="0062093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620935">
              <w:rPr>
                <w:b/>
                <w:bCs/>
                <w:sz w:val="24"/>
                <w:szCs w:val="24"/>
              </w:rPr>
              <w:t>Книгопечатная  продукция</w:t>
            </w:r>
          </w:p>
        </w:tc>
      </w:tr>
      <w:tr w:rsidR="00926E87" w:rsidRPr="00620935">
        <w:trPr>
          <w:gridAfter w:val="2"/>
          <w:wAfter w:w="1216" w:type="dxa"/>
        </w:trPr>
        <w:tc>
          <w:tcPr>
            <w:tcW w:w="12547" w:type="dxa"/>
          </w:tcPr>
          <w:p w:rsidR="00926E87" w:rsidRDefault="00926E87" w:rsidP="00230497">
            <w:pPr>
              <w:autoSpaceDE w:val="0"/>
              <w:autoSpaceDN w:val="0"/>
              <w:adjustRightInd w:val="0"/>
              <w:jc w:val="both"/>
            </w:pPr>
            <w:r w:rsidRPr="00FA160B">
              <w:t>Стандарты второго поколения. Примерные  программы по учебным пр</w:t>
            </w:r>
            <w:r>
              <w:t>едметам. Начальная школа - М.: Просвещение, 2011</w:t>
            </w:r>
            <w:r w:rsidRPr="00FA160B">
              <w:t>.</w:t>
            </w:r>
          </w:p>
          <w:p w:rsidR="00926E87" w:rsidRPr="003B0F61" w:rsidRDefault="00926E87" w:rsidP="00230497">
            <w:pPr>
              <w:autoSpaceDE w:val="0"/>
              <w:autoSpaceDN w:val="0"/>
              <w:adjustRightInd w:val="0"/>
              <w:jc w:val="both"/>
            </w:pPr>
            <w:r>
              <w:t xml:space="preserve">Контрольно-измерительные материалы. Окружающий мир: </w:t>
            </w:r>
            <w:r>
              <w:rPr>
                <w:lang w:val="en-US"/>
              </w:rPr>
              <w:t>4</w:t>
            </w:r>
            <w:r>
              <w:t xml:space="preserve"> класс/ Сост. И,Ф, Яценко – М.: ВАКО, 2013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926E87" w:rsidRDefault="00926E87">
            <w:pPr>
              <w:spacing w:after="0" w:line="240" w:lineRule="auto"/>
            </w:pPr>
            <w:r>
              <w:t>У</w:t>
            </w:r>
          </w:p>
          <w:p w:rsidR="00926E87" w:rsidRDefault="00926E87">
            <w:pPr>
              <w:spacing w:after="0" w:line="240" w:lineRule="auto"/>
            </w:pPr>
          </w:p>
          <w:p w:rsidR="00926E87" w:rsidRDefault="00926E87">
            <w:pPr>
              <w:spacing w:after="0" w:line="240" w:lineRule="auto"/>
            </w:pPr>
          </w:p>
          <w:p w:rsidR="00926E87" w:rsidRPr="00620935" w:rsidRDefault="00926E87">
            <w:pPr>
              <w:spacing w:after="0" w:line="240" w:lineRule="auto"/>
            </w:pPr>
            <w:r>
              <w:t>У</w:t>
            </w:r>
          </w:p>
        </w:tc>
      </w:tr>
      <w:tr w:rsidR="00926E87" w:rsidRPr="00620935">
        <w:trPr>
          <w:gridAfter w:val="2"/>
          <w:wAfter w:w="1216" w:type="dxa"/>
        </w:trPr>
        <w:tc>
          <w:tcPr>
            <w:tcW w:w="12547" w:type="dxa"/>
          </w:tcPr>
          <w:p w:rsidR="00926E87" w:rsidRPr="00620935" w:rsidRDefault="00926E87" w:rsidP="00620935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20935">
              <w:rPr>
                <w:b/>
                <w:bCs/>
                <w:sz w:val="24"/>
                <w:szCs w:val="24"/>
              </w:rPr>
              <w:t>Учебники</w:t>
            </w:r>
          </w:p>
          <w:p w:rsidR="00926E87" w:rsidRPr="00225AA3" w:rsidRDefault="00926E87" w:rsidP="004B7279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 w:rsidRPr="00FB7896">
              <w:rPr>
                <w:sz w:val="24"/>
                <w:szCs w:val="24"/>
              </w:rPr>
              <w:t>1</w:t>
            </w:r>
            <w:bookmarkStart w:id="0" w:name="_GoBack"/>
            <w:bookmarkEnd w:id="0"/>
            <w:r w:rsidRPr="00FB7896">
              <w:rPr>
                <w:sz w:val="24"/>
                <w:szCs w:val="24"/>
              </w:rPr>
              <w:t>. Плешаков А. А.  Окружающий м</w:t>
            </w:r>
            <w:r>
              <w:rPr>
                <w:sz w:val="24"/>
                <w:szCs w:val="24"/>
              </w:rPr>
              <w:t>ир. 4 класс. Учебник  в 2ч., 201</w:t>
            </w:r>
            <w:r w:rsidRPr="00225AA3">
              <w:rPr>
                <w:sz w:val="24"/>
                <w:szCs w:val="24"/>
              </w:rPr>
              <w:t>4</w:t>
            </w:r>
          </w:p>
          <w:p w:rsidR="00926E87" w:rsidRPr="00620935" w:rsidRDefault="00926E87" w:rsidP="00620935">
            <w:pPr>
              <w:pStyle w:val="ListParagraph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926E87" w:rsidRDefault="00926E87">
            <w:pPr>
              <w:spacing w:after="0" w:line="240" w:lineRule="auto"/>
            </w:pPr>
          </w:p>
          <w:p w:rsidR="00926E87" w:rsidRPr="00620935" w:rsidRDefault="00926E87">
            <w:pPr>
              <w:spacing w:after="0" w:line="240" w:lineRule="auto"/>
            </w:pPr>
            <w:r>
              <w:t>К</w:t>
            </w:r>
          </w:p>
        </w:tc>
      </w:tr>
      <w:tr w:rsidR="00926E87" w:rsidRPr="00620935">
        <w:trPr>
          <w:gridAfter w:val="2"/>
          <w:wAfter w:w="1216" w:type="dxa"/>
        </w:trPr>
        <w:tc>
          <w:tcPr>
            <w:tcW w:w="12547" w:type="dxa"/>
          </w:tcPr>
          <w:p w:rsidR="00926E87" w:rsidRDefault="00926E87" w:rsidP="004B7279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620935">
              <w:rPr>
                <w:b/>
                <w:bCs/>
                <w:sz w:val="24"/>
                <w:szCs w:val="24"/>
              </w:rPr>
              <w:t>Рабочие   тетради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926E87" w:rsidRPr="004B7279" w:rsidRDefault="00926E87" w:rsidP="004B7279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FA160B">
              <w:t>Плешаков А.А. Рабочая тетрадь –</w:t>
            </w:r>
            <w:r>
              <w:t>1,2 части  М.: Просвещение, 201</w:t>
            </w:r>
            <w:r w:rsidRPr="00225AA3">
              <w:t>4</w:t>
            </w:r>
            <w:r w:rsidRPr="00FA160B">
              <w:t>.</w:t>
            </w:r>
          </w:p>
          <w:p w:rsidR="00926E87" w:rsidRPr="00620935" w:rsidRDefault="00926E87" w:rsidP="00A9364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926E87" w:rsidRDefault="00926E87">
            <w:pPr>
              <w:spacing w:after="0" w:line="240" w:lineRule="auto"/>
            </w:pPr>
          </w:p>
          <w:p w:rsidR="00926E87" w:rsidRPr="00620935" w:rsidRDefault="00926E87">
            <w:pPr>
              <w:spacing w:after="0" w:line="240" w:lineRule="auto"/>
            </w:pPr>
            <w:r>
              <w:t>К</w:t>
            </w:r>
          </w:p>
        </w:tc>
      </w:tr>
      <w:tr w:rsidR="00926E87" w:rsidRPr="00620935">
        <w:trPr>
          <w:gridAfter w:val="2"/>
          <w:wAfter w:w="1216" w:type="dxa"/>
        </w:trPr>
        <w:tc>
          <w:tcPr>
            <w:tcW w:w="12547" w:type="dxa"/>
          </w:tcPr>
          <w:p w:rsidR="00926E87" w:rsidRPr="00620935" w:rsidRDefault="00926E87" w:rsidP="00620935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20935">
              <w:rPr>
                <w:b/>
                <w:bCs/>
                <w:sz w:val="24"/>
                <w:szCs w:val="24"/>
              </w:rPr>
              <w:t>Методические пособия</w:t>
            </w:r>
          </w:p>
          <w:p w:rsidR="00926E87" w:rsidRPr="00225AA3" w:rsidRDefault="00926E87" w:rsidP="0062093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Васильева Н.Ю.. </w:t>
            </w:r>
            <w:r w:rsidRPr="00620935">
              <w:rPr>
                <w:sz w:val="24"/>
                <w:szCs w:val="24"/>
              </w:rPr>
              <w:t>Поурочные разрабо</w:t>
            </w:r>
            <w:r>
              <w:rPr>
                <w:sz w:val="24"/>
                <w:szCs w:val="24"/>
              </w:rPr>
              <w:t xml:space="preserve">тки по курсу «Окружающий мир». </w:t>
            </w:r>
            <w:r w:rsidRPr="00225AA3">
              <w:rPr>
                <w:sz w:val="24"/>
                <w:szCs w:val="24"/>
              </w:rPr>
              <w:t xml:space="preserve">4 </w:t>
            </w:r>
            <w:r w:rsidRPr="00620935">
              <w:rPr>
                <w:sz w:val="24"/>
                <w:szCs w:val="24"/>
              </w:rPr>
              <w:t>класс.</w:t>
            </w:r>
            <w:r>
              <w:rPr>
                <w:sz w:val="24"/>
                <w:szCs w:val="24"/>
              </w:rPr>
              <w:t>, 201</w:t>
            </w:r>
            <w:r w:rsidRPr="00225AA3">
              <w:rPr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926E87" w:rsidRPr="00620935" w:rsidRDefault="00926E87">
            <w:pPr>
              <w:spacing w:after="0" w:line="240" w:lineRule="auto"/>
            </w:pPr>
            <w:r>
              <w:t>У</w:t>
            </w:r>
          </w:p>
        </w:tc>
      </w:tr>
      <w:tr w:rsidR="00926E87" w:rsidRPr="00620935">
        <w:trPr>
          <w:gridAfter w:val="2"/>
          <w:wAfter w:w="1216" w:type="dxa"/>
        </w:trPr>
        <w:tc>
          <w:tcPr>
            <w:tcW w:w="12547" w:type="dxa"/>
          </w:tcPr>
          <w:p w:rsidR="00926E87" w:rsidRPr="00620935" w:rsidRDefault="00926E87" w:rsidP="00620935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20935">
              <w:rPr>
                <w:b/>
                <w:bCs/>
                <w:sz w:val="24"/>
                <w:szCs w:val="24"/>
              </w:rPr>
              <w:t xml:space="preserve">                                                       Печатные пособия</w:t>
            </w:r>
          </w:p>
        </w:tc>
        <w:tc>
          <w:tcPr>
            <w:tcW w:w="3260" w:type="dxa"/>
          </w:tcPr>
          <w:p w:rsidR="00926E87" w:rsidRPr="00620935" w:rsidRDefault="00926E87" w:rsidP="00620935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926E87" w:rsidRPr="00620935">
        <w:trPr>
          <w:trHeight w:val="2684"/>
        </w:trPr>
        <w:tc>
          <w:tcPr>
            <w:tcW w:w="12547" w:type="dxa"/>
            <w:tcBorders>
              <w:top w:val="nil"/>
            </w:tcBorders>
          </w:tcPr>
          <w:p w:rsidR="00926E87" w:rsidRPr="00620935" w:rsidRDefault="00926E87" w:rsidP="00620935">
            <w:pPr>
              <w:spacing w:after="0" w:line="240" w:lineRule="auto"/>
              <w:rPr>
                <w:sz w:val="24"/>
                <w:szCs w:val="24"/>
              </w:rPr>
            </w:pPr>
            <w:r w:rsidRPr="00620935">
              <w:rPr>
                <w:sz w:val="24"/>
                <w:szCs w:val="24"/>
              </w:rPr>
              <w:t>Таблицы в соответствии с основными разделами программы обучения.</w:t>
            </w:r>
          </w:p>
          <w:p w:rsidR="00926E87" w:rsidRPr="00620935" w:rsidRDefault="00926E87" w:rsidP="00620935">
            <w:pPr>
              <w:spacing w:after="0" w:line="240" w:lineRule="auto"/>
              <w:rPr>
                <w:sz w:val="24"/>
                <w:szCs w:val="24"/>
              </w:rPr>
            </w:pPr>
            <w:r w:rsidRPr="00620935">
              <w:rPr>
                <w:sz w:val="24"/>
                <w:szCs w:val="24"/>
              </w:rPr>
              <w:t>Демонстрационный и раздаточный материал.</w:t>
            </w:r>
          </w:p>
          <w:p w:rsidR="00926E87" w:rsidRPr="00620935" w:rsidRDefault="00926E87" w:rsidP="00620935">
            <w:pPr>
              <w:spacing w:after="0" w:line="240" w:lineRule="auto"/>
              <w:rPr>
                <w:sz w:val="24"/>
                <w:szCs w:val="24"/>
              </w:rPr>
            </w:pPr>
            <w:r w:rsidRPr="00620935">
              <w:rPr>
                <w:sz w:val="24"/>
                <w:szCs w:val="24"/>
              </w:rPr>
              <w:t>Физическая карта  РФ.</w:t>
            </w:r>
          </w:p>
          <w:p w:rsidR="00926E87" w:rsidRPr="00620935" w:rsidRDefault="00926E87" w:rsidP="00620935">
            <w:pPr>
              <w:spacing w:after="0" w:line="240" w:lineRule="auto"/>
              <w:rPr>
                <w:sz w:val="24"/>
                <w:szCs w:val="24"/>
              </w:rPr>
            </w:pPr>
            <w:r w:rsidRPr="00620935">
              <w:rPr>
                <w:sz w:val="24"/>
                <w:szCs w:val="24"/>
              </w:rPr>
              <w:t>Карта природных зон России.</w:t>
            </w:r>
          </w:p>
          <w:p w:rsidR="00926E87" w:rsidRPr="00620935" w:rsidRDefault="00926E87" w:rsidP="00620935">
            <w:pPr>
              <w:spacing w:after="0" w:line="240" w:lineRule="auto"/>
              <w:rPr>
                <w:sz w:val="24"/>
                <w:szCs w:val="24"/>
              </w:rPr>
            </w:pPr>
            <w:r w:rsidRPr="00620935">
              <w:rPr>
                <w:sz w:val="24"/>
                <w:szCs w:val="24"/>
              </w:rPr>
              <w:t>Политическая карта мира.</w:t>
            </w:r>
          </w:p>
          <w:p w:rsidR="00926E87" w:rsidRPr="00620935" w:rsidRDefault="00926E87" w:rsidP="00620935">
            <w:pPr>
              <w:spacing w:after="0" w:line="240" w:lineRule="auto"/>
              <w:rPr>
                <w:sz w:val="24"/>
                <w:szCs w:val="24"/>
              </w:rPr>
            </w:pPr>
            <w:r w:rsidRPr="00620935">
              <w:rPr>
                <w:sz w:val="24"/>
                <w:szCs w:val="24"/>
              </w:rPr>
              <w:t>Карта полушарий.</w:t>
            </w:r>
          </w:p>
        </w:tc>
        <w:tc>
          <w:tcPr>
            <w:tcW w:w="3260" w:type="dxa"/>
            <w:tcBorders>
              <w:top w:val="nil"/>
            </w:tcBorders>
          </w:tcPr>
          <w:p w:rsidR="00926E87" w:rsidRPr="00620935" w:rsidRDefault="00926E87" w:rsidP="00620935">
            <w:pPr>
              <w:spacing w:after="0" w:line="240" w:lineRule="auto"/>
              <w:rPr>
                <w:sz w:val="24"/>
                <w:szCs w:val="24"/>
              </w:rPr>
            </w:pPr>
          </w:p>
          <w:p w:rsidR="00926E87" w:rsidRPr="00620935" w:rsidRDefault="00926E87" w:rsidP="00620935">
            <w:pPr>
              <w:spacing w:after="0" w:line="240" w:lineRule="auto"/>
              <w:rPr>
                <w:sz w:val="24"/>
                <w:szCs w:val="24"/>
              </w:rPr>
            </w:pPr>
          </w:p>
          <w:p w:rsidR="00926E87" w:rsidRPr="00620935" w:rsidRDefault="00926E87" w:rsidP="00620935">
            <w:pPr>
              <w:spacing w:after="0" w:line="240" w:lineRule="auto"/>
              <w:rPr>
                <w:sz w:val="24"/>
                <w:szCs w:val="24"/>
              </w:rPr>
            </w:pPr>
          </w:p>
          <w:p w:rsidR="00926E87" w:rsidRPr="00620935" w:rsidRDefault="00926E87" w:rsidP="00620935">
            <w:pPr>
              <w:spacing w:after="0" w:line="240" w:lineRule="auto"/>
              <w:rPr>
                <w:sz w:val="24"/>
                <w:szCs w:val="24"/>
              </w:rPr>
            </w:pPr>
          </w:p>
          <w:p w:rsidR="00926E87" w:rsidRPr="00620935" w:rsidRDefault="00926E87" w:rsidP="00620935">
            <w:pPr>
              <w:spacing w:after="0" w:line="240" w:lineRule="auto"/>
              <w:rPr>
                <w:sz w:val="24"/>
                <w:szCs w:val="24"/>
              </w:rPr>
            </w:pPr>
          </w:p>
          <w:p w:rsidR="00926E87" w:rsidRPr="00620935" w:rsidRDefault="00926E87" w:rsidP="00620935">
            <w:pPr>
              <w:spacing w:after="0" w:line="240" w:lineRule="auto"/>
              <w:rPr>
                <w:sz w:val="24"/>
                <w:szCs w:val="24"/>
              </w:rPr>
            </w:pPr>
          </w:p>
          <w:p w:rsidR="00926E87" w:rsidRPr="00620935" w:rsidRDefault="00926E87" w:rsidP="0062093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75" w:type="dxa"/>
            <w:vMerge w:val="restart"/>
            <w:tcBorders>
              <w:top w:val="nil"/>
            </w:tcBorders>
          </w:tcPr>
          <w:p w:rsidR="00926E87" w:rsidRPr="00620935" w:rsidRDefault="00926E87" w:rsidP="00620935">
            <w:pPr>
              <w:spacing w:after="0" w:line="240" w:lineRule="auto"/>
              <w:rPr>
                <w:sz w:val="24"/>
                <w:szCs w:val="24"/>
              </w:rPr>
            </w:pPr>
          </w:p>
          <w:p w:rsidR="00926E87" w:rsidRPr="00620935" w:rsidRDefault="00926E87" w:rsidP="00620935">
            <w:pPr>
              <w:spacing w:after="0" w:line="240" w:lineRule="auto"/>
              <w:rPr>
                <w:sz w:val="24"/>
                <w:szCs w:val="24"/>
              </w:rPr>
            </w:pPr>
          </w:p>
          <w:p w:rsidR="00926E87" w:rsidRPr="00620935" w:rsidRDefault="00926E87" w:rsidP="00620935">
            <w:pPr>
              <w:spacing w:after="0" w:line="240" w:lineRule="auto"/>
              <w:rPr>
                <w:sz w:val="24"/>
                <w:szCs w:val="24"/>
              </w:rPr>
            </w:pPr>
          </w:p>
          <w:p w:rsidR="00926E87" w:rsidRPr="00620935" w:rsidRDefault="00926E87" w:rsidP="00620935">
            <w:pPr>
              <w:spacing w:after="0" w:line="240" w:lineRule="auto"/>
              <w:rPr>
                <w:sz w:val="24"/>
                <w:szCs w:val="24"/>
              </w:rPr>
            </w:pPr>
          </w:p>
          <w:p w:rsidR="00926E87" w:rsidRPr="00620935" w:rsidRDefault="00926E87" w:rsidP="00620935">
            <w:pPr>
              <w:spacing w:after="0" w:line="240" w:lineRule="auto"/>
              <w:rPr>
                <w:sz w:val="24"/>
                <w:szCs w:val="24"/>
              </w:rPr>
            </w:pPr>
          </w:p>
          <w:p w:rsidR="00926E87" w:rsidRPr="00620935" w:rsidRDefault="00926E87" w:rsidP="00620935">
            <w:pPr>
              <w:spacing w:after="0" w:line="240" w:lineRule="auto"/>
              <w:rPr>
                <w:sz w:val="24"/>
                <w:szCs w:val="24"/>
              </w:rPr>
            </w:pPr>
          </w:p>
          <w:p w:rsidR="00926E87" w:rsidRPr="00620935" w:rsidRDefault="00926E87" w:rsidP="0062093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1" w:type="dxa"/>
          </w:tcPr>
          <w:p w:rsidR="00926E87" w:rsidRPr="00620935" w:rsidRDefault="00926E87" w:rsidP="00620935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926E87" w:rsidRPr="00620935">
        <w:tblPrEx>
          <w:tblLook w:val="0000"/>
        </w:tblPrEx>
        <w:trPr>
          <w:gridAfter w:val="1"/>
          <w:wAfter w:w="241" w:type="dxa"/>
          <w:trHeight w:val="300"/>
        </w:trPr>
        <w:tc>
          <w:tcPr>
            <w:tcW w:w="15807" w:type="dxa"/>
            <w:gridSpan w:val="2"/>
            <w:tcBorders>
              <w:top w:val="nil"/>
            </w:tcBorders>
          </w:tcPr>
          <w:p w:rsidR="00926E87" w:rsidRPr="00620935" w:rsidRDefault="00926E87" w:rsidP="0062093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620935">
              <w:rPr>
                <w:b/>
                <w:bCs/>
                <w:sz w:val="24"/>
                <w:szCs w:val="24"/>
              </w:rPr>
              <w:t>Информационно-коммуникативные  средства</w:t>
            </w:r>
          </w:p>
        </w:tc>
        <w:tc>
          <w:tcPr>
            <w:tcW w:w="975" w:type="dxa"/>
            <w:vMerge/>
            <w:tcBorders>
              <w:top w:val="nil"/>
            </w:tcBorders>
          </w:tcPr>
          <w:p w:rsidR="00926E87" w:rsidRPr="00620935" w:rsidRDefault="00926E87" w:rsidP="0062093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926E87" w:rsidRPr="00620935">
        <w:tblPrEx>
          <w:tblLook w:val="0000"/>
        </w:tblPrEx>
        <w:trPr>
          <w:gridAfter w:val="1"/>
          <w:wAfter w:w="241" w:type="dxa"/>
          <w:trHeight w:val="345"/>
        </w:trPr>
        <w:tc>
          <w:tcPr>
            <w:tcW w:w="12547" w:type="dxa"/>
          </w:tcPr>
          <w:p w:rsidR="00926E87" w:rsidRDefault="00926E87" w:rsidP="00620935">
            <w:pPr>
              <w:spacing w:after="0" w:line="240" w:lineRule="auto"/>
              <w:rPr>
                <w:sz w:val="24"/>
                <w:szCs w:val="24"/>
              </w:rPr>
            </w:pPr>
            <w:r w:rsidRPr="00620935">
              <w:rPr>
                <w:sz w:val="24"/>
                <w:szCs w:val="24"/>
              </w:rPr>
              <w:t>Электронное приложение к учебнику  А.А. Плешакова</w:t>
            </w:r>
            <w:r>
              <w:rPr>
                <w:sz w:val="24"/>
                <w:szCs w:val="24"/>
              </w:rPr>
              <w:t xml:space="preserve"> </w:t>
            </w:r>
            <w:r w:rsidRPr="00620935">
              <w:rPr>
                <w:sz w:val="24"/>
                <w:szCs w:val="24"/>
              </w:rPr>
              <w:t>«Окружающий</w:t>
            </w:r>
            <w:r w:rsidRPr="00225AA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мир»</w:t>
            </w:r>
            <w:r w:rsidRPr="004B727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3 </w:t>
            </w:r>
            <w:r w:rsidRPr="00620935">
              <w:rPr>
                <w:sz w:val="24"/>
                <w:szCs w:val="24"/>
              </w:rPr>
              <w:t>класс (Диск С</w:t>
            </w:r>
            <w:r w:rsidRPr="00620935"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)</w:t>
            </w:r>
            <w:r w:rsidRPr="00620935">
              <w:rPr>
                <w:sz w:val="24"/>
                <w:szCs w:val="24"/>
              </w:rPr>
              <w:t>.Разработчик:</w:t>
            </w:r>
            <w:r>
              <w:rPr>
                <w:sz w:val="24"/>
                <w:szCs w:val="24"/>
              </w:rPr>
              <w:t xml:space="preserve"> </w:t>
            </w:r>
            <w:r w:rsidRPr="00620935">
              <w:rPr>
                <w:sz w:val="24"/>
                <w:szCs w:val="24"/>
                <w:lang w:val="en-US"/>
              </w:rPr>
              <w:t>Younq</w:t>
            </w:r>
            <w:r>
              <w:rPr>
                <w:sz w:val="24"/>
                <w:szCs w:val="24"/>
              </w:rPr>
              <w:t xml:space="preserve"> </w:t>
            </w:r>
            <w:r w:rsidRPr="00620935">
              <w:rPr>
                <w:sz w:val="24"/>
                <w:szCs w:val="24"/>
                <w:lang w:val="en-US"/>
              </w:rPr>
              <w:t>Diqital</w:t>
            </w:r>
            <w:r>
              <w:rPr>
                <w:sz w:val="24"/>
                <w:szCs w:val="24"/>
              </w:rPr>
              <w:t xml:space="preserve"> </w:t>
            </w:r>
            <w:r w:rsidRPr="00620935">
              <w:rPr>
                <w:sz w:val="24"/>
                <w:szCs w:val="24"/>
                <w:lang w:val="en-US"/>
              </w:rPr>
              <w:t>PlanetSA</w:t>
            </w:r>
          </w:p>
          <w:p w:rsidR="00926E87" w:rsidRPr="004B7279" w:rsidRDefault="00926E87" w:rsidP="0062093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Интернет и единая коллекция цифровых образовательных ресурсов( н-р,htt</w:t>
            </w:r>
            <w:r>
              <w:rPr>
                <w:sz w:val="24"/>
                <w:szCs w:val="24"/>
                <w:lang w:val="en-US"/>
              </w:rPr>
              <w:t>p</w:t>
            </w:r>
            <w:r>
              <w:rPr>
                <w:sz w:val="24"/>
                <w:szCs w:val="24"/>
              </w:rPr>
              <w:t>:</w:t>
            </w:r>
            <w:r w:rsidRPr="004B7279">
              <w:rPr>
                <w:sz w:val="24"/>
                <w:szCs w:val="24"/>
              </w:rPr>
              <w:t>//</w:t>
            </w:r>
            <w:r>
              <w:rPr>
                <w:sz w:val="24"/>
                <w:szCs w:val="24"/>
              </w:rPr>
              <w:t xml:space="preserve"> school- coollectijn.</w:t>
            </w:r>
            <w:r>
              <w:rPr>
                <w:sz w:val="24"/>
                <w:szCs w:val="24"/>
                <w:lang w:val="en-US"/>
              </w:rPr>
              <w:t>edu</w:t>
            </w:r>
            <w:r w:rsidRPr="004B727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r</w:t>
            </w:r>
            <w:r>
              <w:rPr>
                <w:sz w:val="24"/>
                <w:szCs w:val="24"/>
                <w:lang w:val="en-US"/>
              </w:rPr>
              <w:t>u</w:t>
            </w:r>
            <w:r w:rsidRPr="004B7279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)</w:t>
            </w:r>
            <w:r w:rsidRPr="004B727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:rsidR="00926E87" w:rsidRPr="00620935" w:rsidRDefault="00926E87" w:rsidP="0062093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</w:p>
        </w:tc>
        <w:tc>
          <w:tcPr>
            <w:tcW w:w="975" w:type="dxa"/>
            <w:vMerge/>
            <w:tcBorders>
              <w:top w:val="nil"/>
            </w:tcBorders>
          </w:tcPr>
          <w:p w:rsidR="00926E87" w:rsidRPr="00620935" w:rsidRDefault="00926E87" w:rsidP="0062093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926E87" w:rsidRPr="00620935">
        <w:tblPrEx>
          <w:tblLook w:val="0000"/>
        </w:tblPrEx>
        <w:trPr>
          <w:gridAfter w:val="1"/>
          <w:wAfter w:w="241" w:type="dxa"/>
          <w:trHeight w:val="70"/>
        </w:trPr>
        <w:tc>
          <w:tcPr>
            <w:tcW w:w="15807" w:type="dxa"/>
            <w:gridSpan w:val="2"/>
          </w:tcPr>
          <w:p w:rsidR="00926E87" w:rsidRPr="00620935" w:rsidRDefault="00926E87" w:rsidP="0062093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vMerge/>
            <w:tcBorders>
              <w:top w:val="nil"/>
            </w:tcBorders>
          </w:tcPr>
          <w:p w:rsidR="00926E87" w:rsidRPr="00620935" w:rsidRDefault="00926E87" w:rsidP="0062093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926E87" w:rsidRPr="00620935">
        <w:tblPrEx>
          <w:tblLook w:val="0000"/>
        </w:tblPrEx>
        <w:trPr>
          <w:gridAfter w:val="1"/>
          <w:wAfter w:w="241" w:type="dxa"/>
          <w:trHeight w:val="585"/>
        </w:trPr>
        <w:tc>
          <w:tcPr>
            <w:tcW w:w="12547" w:type="dxa"/>
          </w:tcPr>
          <w:p w:rsidR="00926E87" w:rsidRPr="00620935" w:rsidRDefault="00926E87" w:rsidP="00620935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926E87" w:rsidRPr="00620935" w:rsidRDefault="00926E87" w:rsidP="0062093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vMerge/>
            <w:tcBorders>
              <w:top w:val="nil"/>
            </w:tcBorders>
          </w:tcPr>
          <w:p w:rsidR="00926E87" w:rsidRPr="00620935" w:rsidRDefault="00926E87" w:rsidP="0062093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926E87" w:rsidRPr="00620935">
        <w:tblPrEx>
          <w:tblLook w:val="0000"/>
        </w:tblPrEx>
        <w:trPr>
          <w:gridAfter w:val="1"/>
          <w:wAfter w:w="241" w:type="dxa"/>
          <w:trHeight w:val="270"/>
        </w:trPr>
        <w:tc>
          <w:tcPr>
            <w:tcW w:w="15807" w:type="dxa"/>
            <w:gridSpan w:val="2"/>
          </w:tcPr>
          <w:p w:rsidR="00926E87" w:rsidRPr="00620935" w:rsidRDefault="00926E87" w:rsidP="0062093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620935">
              <w:rPr>
                <w:b/>
                <w:bCs/>
                <w:sz w:val="24"/>
                <w:szCs w:val="24"/>
              </w:rPr>
              <w:t>Технические средства обучения</w:t>
            </w:r>
          </w:p>
        </w:tc>
        <w:tc>
          <w:tcPr>
            <w:tcW w:w="975" w:type="dxa"/>
            <w:vMerge/>
            <w:tcBorders>
              <w:top w:val="nil"/>
            </w:tcBorders>
          </w:tcPr>
          <w:p w:rsidR="00926E87" w:rsidRPr="00620935" w:rsidRDefault="00926E87" w:rsidP="0062093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926E87" w:rsidRPr="00620935">
        <w:tblPrEx>
          <w:tblLook w:val="0000"/>
        </w:tblPrEx>
        <w:trPr>
          <w:gridAfter w:val="1"/>
          <w:wAfter w:w="241" w:type="dxa"/>
          <w:trHeight w:val="1185"/>
        </w:trPr>
        <w:tc>
          <w:tcPr>
            <w:tcW w:w="12547" w:type="dxa"/>
          </w:tcPr>
          <w:p w:rsidR="00926E87" w:rsidRPr="00620935" w:rsidRDefault="00926E87" w:rsidP="00620935">
            <w:pPr>
              <w:spacing w:after="0" w:line="240" w:lineRule="auto"/>
              <w:rPr>
                <w:sz w:val="24"/>
                <w:szCs w:val="24"/>
              </w:rPr>
            </w:pPr>
            <w:r w:rsidRPr="00620935">
              <w:rPr>
                <w:sz w:val="24"/>
                <w:szCs w:val="24"/>
              </w:rPr>
              <w:t>Классная  доска .</w:t>
            </w:r>
          </w:p>
          <w:p w:rsidR="00926E87" w:rsidRPr="00620935" w:rsidRDefault="00926E87" w:rsidP="00620935">
            <w:pPr>
              <w:spacing w:after="0" w:line="240" w:lineRule="auto"/>
              <w:rPr>
                <w:sz w:val="24"/>
                <w:szCs w:val="24"/>
              </w:rPr>
            </w:pPr>
            <w:r w:rsidRPr="00620935">
              <w:rPr>
                <w:sz w:val="24"/>
                <w:szCs w:val="24"/>
              </w:rPr>
              <w:t>Магнитная доска.</w:t>
            </w:r>
          </w:p>
          <w:p w:rsidR="00926E87" w:rsidRPr="00620935" w:rsidRDefault="00926E87" w:rsidP="00620935">
            <w:pPr>
              <w:spacing w:after="0" w:line="240" w:lineRule="auto"/>
              <w:rPr>
                <w:sz w:val="24"/>
                <w:szCs w:val="24"/>
              </w:rPr>
            </w:pPr>
            <w:r w:rsidRPr="00620935">
              <w:rPr>
                <w:sz w:val="24"/>
                <w:szCs w:val="24"/>
              </w:rPr>
              <w:t xml:space="preserve">Мультимедийный </w:t>
            </w:r>
            <w:r>
              <w:rPr>
                <w:sz w:val="24"/>
                <w:szCs w:val="24"/>
              </w:rPr>
              <w:t xml:space="preserve"> </w:t>
            </w:r>
            <w:r w:rsidRPr="00620935">
              <w:rPr>
                <w:sz w:val="24"/>
                <w:szCs w:val="24"/>
              </w:rPr>
              <w:t xml:space="preserve"> проектор.</w:t>
            </w:r>
          </w:p>
          <w:p w:rsidR="00926E87" w:rsidRDefault="00926E87" w:rsidP="00620935">
            <w:pPr>
              <w:spacing w:after="0" w:line="240" w:lineRule="auto"/>
              <w:rPr>
                <w:sz w:val="24"/>
                <w:szCs w:val="24"/>
              </w:rPr>
            </w:pPr>
            <w:r w:rsidRPr="00620935">
              <w:rPr>
                <w:sz w:val="24"/>
                <w:szCs w:val="24"/>
              </w:rPr>
              <w:t>Экспозиционный</w:t>
            </w:r>
            <w:r>
              <w:rPr>
                <w:sz w:val="24"/>
                <w:szCs w:val="24"/>
              </w:rPr>
              <w:t xml:space="preserve">  </w:t>
            </w:r>
            <w:r w:rsidRPr="00620935">
              <w:rPr>
                <w:sz w:val="24"/>
                <w:szCs w:val="24"/>
              </w:rPr>
              <w:t xml:space="preserve"> экран.</w:t>
            </w:r>
          </w:p>
          <w:p w:rsidR="00926E87" w:rsidRPr="00620935" w:rsidRDefault="00926E87" w:rsidP="00620935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Компьютер  для учителя</w:t>
            </w:r>
          </w:p>
        </w:tc>
        <w:tc>
          <w:tcPr>
            <w:tcW w:w="3260" w:type="dxa"/>
          </w:tcPr>
          <w:p w:rsidR="00926E87" w:rsidRPr="00620935" w:rsidRDefault="00926E87" w:rsidP="0062093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vMerge/>
            <w:tcBorders>
              <w:top w:val="nil"/>
            </w:tcBorders>
          </w:tcPr>
          <w:p w:rsidR="00926E87" w:rsidRPr="00620935" w:rsidRDefault="00926E87" w:rsidP="0062093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926E87" w:rsidRPr="00620935">
        <w:tblPrEx>
          <w:tblLook w:val="0000"/>
        </w:tblPrEx>
        <w:trPr>
          <w:gridAfter w:val="1"/>
          <w:wAfter w:w="241" w:type="dxa"/>
          <w:trHeight w:val="162"/>
        </w:trPr>
        <w:tc>
          <w:tcPr>
            <w:tcW w:w="15807" w:type="dxa"/>
            <w:gridSpan w:val="2"/>
          </w:tcPr>
          <w:p w:rsidR="00926E87" w:rsidRPr="00620935" w:rsidRDefault="00926E87" w:rsidP="00620935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20935">
              <w:rPr>
                <w:b/>
                <w:bCs/>
                <w:sz w:val="24"/>
                <w:szCs w:val="24"/>
              </w:rPr>
              <w:t>Учебно-практическое и учебно-лабораторное  оборудование</w:t>
            </w:r>
          </w:p>
        </w:tc>
        <w:tc>
          <w:tcPr>
            <w:tcW w:w="975" w:type="dxa"/>
            <w:vMerge w:val="restart"/>
            <w:tcBorders>
              <w:top w:val="nil"/>
            </w:tcBorders>
          </w:tcPr>
          <w:p w:rsidR="00926E87" w:rsidRPr="00620935" w:rsidRDefault="00926E87" w:rsidP="0062093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926E87" w:rsidRPr="00620935">
        <w:tblPrEx>
          <w:tblLook w:val="0000"/>
        </w:tblPrEx>
        <w:trPr>
          <w:gridAfter w:val="1"/>
          <w:wAfter w:w="241" w:type="dxa"/>
          <w:trHeight w:val="975"/>
        </w:trPr>
        <w:tc>
          <w:tcPr>
            <w:tcW w:w="12547" w:type="dxa"/>
          </w:tcPr>
          <w:p w:rsidR="00926E87" w:rsidRPr="00620935" w:rsidRDefault="00926E87" w:rsidP="0062093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Гербарии</w:t>
            </w:r>
            <w:r w:rsidRPr="00620935">
              <w:rPr>
                <w:sz w:val="24"/>
                <w:szCs w:val="24"/>
              </w:rPr>
              <w:t>.</w:t>
            </w:r>
          </w:p>
          <w:p w:rsidR="00926E87" w:rsidRPr="00620935" w:rsidRDefault="00926E87" w:rsidP="00620935">
            <w:pPr>
              <w:spacing w:after="0" w:line="240" w:lineRule="auto"/>
              <w:rPr>
                <w:sz w:val="24"/>
                <w:szCs w:val="24"/>
              </w:rPr>
            </w:pPr>
            <w:r w:rsidRPr="00620935">
              <w:rPr>
                <w:sz w:val="24"/>
                <w:szCs w:val="24"/>
              </w:rPr>
              <w:t>Наборы образцов полезных ископаемых.</w:t>
            </w:r>
          </w:p>
          <w:p w:rsidR="00926E87" w:rsidRDefault="00926E87" w:rsidP="00620935">
            <w:pPr>
              <w:spacing w:after="0" w:line="240" w:lineRule="auto"/>
              <w:rPr>
                <w:sz w:val="24"/>
                <w:szCs w:val="24"/>
              </w:rPr>
            </w:pPr>
            <w:r w:rsidRPr="00620935">
              <w:rPr>
                <w:sz w:val="24"/>
                <w:szCs w:val="24"/>
              </w:rPr>
              <w:t>Наборы компасов.</w:t>
            </w:r>
          </w:p>
          <w:p w:rsidR="00926E87" w:rsidRDefault="00926E87" w:rsidP="0062093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Весы.</w:t>
            </w:r>
          </w:p>
          <w:p w:rsidR="00926E87" w:rsidRPr="00620935" w:rsidRDefault="00926E87" w:rsidP="00620935">
            <w:pPr>
              <w:spacing w:after="0" w:line="240" w:lineRule="auto"/>
              <w:rPr>
                <w:sz w:val="24"/>
                <w:szCs w:val="24"/>
              </w:rPr>
            </w:pPr>
          </w:p>
          <w:p w:rsidR="00926E87" w:rsidRPr="00620935" w:rsidRDefault="00926E87" w:rsidP="0062093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926E87" w:rsidRPr="00620935" w:rsidRDefault="00926E87" w:rsidP="0062093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vMerge/>
            <w:tcBorders>
              <w:top w:val="nil"/>
            </w:tcBorders>
          </w:tcPr>
          <w:p w:rsidR="00926E87" w:rsidRPr="00620935" w:rsidRDefault="00926E87" w:rsidP="0062093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926E87" w:rsidRPr="00620935">
        <w:tblPrEx>
          <w:tblLook w:val="0000"/>
        </w:tblPrEx>
        <w:trPr>
          <w:gridAfter w:val="1"/>
          <w:wAfter w:w="241" w:type="dxa"/>
          <w:trHeight w:val="475"/>
        </w:trPr>
        <w:tc>
          <w:tcPr>
            <w:tcW w:w="15807" w:type="dxa"/>
            <w:gridSpan w:val="2"/>
          </w:tcPr>
          <w:p w:rsidR="00926E87" w:rsidRPr="00620935" w:rsidRDefault="00926E87" w:rsidP="00620935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20935">
              <w:rPr>
                <w:b/>
                <w:bCs/>
                <w:sz w:val="24"/>
                <w:szCs w:val="24"/>
              </w:rPr>
              <w:t>Оборудование класса</w:t>
            </w:r>
          </w:p>
        </w:tc>
        <w:tc>
          <w:tcPr>
            <w:tcW w:w="975" w:type="dxa"/>
            <w:vMerge/>
            <w:tcBorders>
              <w:top w:val="nil"/>
            </w:tcBorders>
          </w:tcPr>
          <w:p w:rsidR="00926E87" w:rsidRPr="00620935" w:rsidRDefault="00926E87" w:rsidP="0062093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926E87" w:rsidRPr="00620935">
        <w:tblPrEx>
          <w:tblLook w:val="0000"/>
        </w:tblPrEx>
        <w:trPr>
          <w:gridAfter w:val="1"/>
          <w:wAfter w:w="241" w:type="dxa"/>
          <w:trHeight w:val="147"/>
        </w:trPr>
        <w:tc>
          <w:tcPr>
            <w:tcW w:w="12547" w:type="dxa"/>
          </w:tcPr>
          <w:p w:rsidR="00926E87" w:rsidRPr="00620935" w:rsidRDefault="00926E87" w:rsidP="00620935">
            <w:pPr>
              <w:spacing w:after="0" w:line="240" w:lineRule="auto"/>
              <w:rPr>
                <w:sz w:val="24"/>
                <w:szCs w:val="24"/>
              </w:rPr>
            </w:pPr>
            <w:r w:rsidRPr="00620935">
              <w:rPr>
                <w:sz w:val="24"/>
                <w:szCs w:val="24"/>
              </w:rPr>
              <w:t>Ученические двухместные столы с набором  стульев.</w:t>
            </w:r>
          </w:p>
          <w:p w:rsidR="00926E87" w:rsidRPr="00A93646" w:rsidRDefault="00926E87" w:rsidP="0062093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учительский</w:t>
            </w:r>
          </w:p>
          <w:p w:rsidR="00926E87" w:rsidRPr="00620935" w:rsidRDefault="00926E87" w:rsidP="00620935">
            <w:pPr>
              <w:spacing w:after="0" w:line="240" w:lineRule="auto"/>
              <w:rPr>
                <w:sz w:val="24"/>
                <w:szCs w:val="24"/>
              </w:rPr>
            </w:pPr>
            <w:r w:rsidRPr="00620935">
              <w:rPr>
                <w:sz w:val="24"/>
                <w:szCs w:val="24"/>
              </w:rPr>
              <w:t>Шкафы для хранения учебников, дидактических пособий и пр.</w:t>
            </w:r>
          </w:p>
          <w:p w:rsidR="00926E87" w:rsidRPr="00620935" w:rsidRDefault="00926E87" w:rsidP="00620935">
            <w:pPr>
              <w:spacing w:after="0" w:line="240" w:lineRule="auto"/>
              <w:rPr>
                <w:sz w:val="24"/>
                <w:szCs w:val="24"/>
              </w:rPr>
            </w:pPr>
            <w:r w:rsidRPr="00620935">
              <w:rPr>
                <w:sz w:val="24"/>
                <w:szCs w:val="24"/>
              </w:rPr>
              <w:t>Настенная классная доска.</w:t>
            </w:r>
          </w:p>
          <w:p w:rsidR="00926E87" w:rsidRPr="00620935" w:rsidRDefault="00926E87" w:rsidP="00620935">
            <w:pPr>
              <w:spacing w:after="0" w:line="240" w:lineRule="auto"/>
              <w:rPr>
                <w:sz w:val="24"/>
                <w:szCs w:val="24"/>
              </w:rPr>
            </w:pPr>
            <w:r w:rsidRPr="00620935">
              <w:rPr>
                <w:sz w:val="24"/>
                <w:szCs w:val="24"/>
              </w:rPr>
              <w:t>Магнитная  доска.</w:t>
            </w:r>
          </w:p>
        </w:tc>
        <w:tc>
          <w:tcPr>
            <w:tcW w:w="3260" w:type="dxa"/>
          </w:tcPr>
          <w:p w:rsidR="00926E87" w:rsidRPr="00620935" w:rsidRDefault="00926E87" w:rsidP="0062093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75" w:type="dxa"/>
            <w:vMerge/>
            <w:tcBorders>
              <w:top w:val="nil"/>
              <w:bottom w:val="nil"/>
            </w:tcBorders>
          </w:tcPr>
          <w:p w:rsidR="00926E87" w:rsidRPr="00620935" w:rsidRDefault="00926E87" w:rsidP="0062093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</w:tbl>
    <w:p w:rsidR="00926E87" w:rsidRDefault="00926E87">
      <w:pPr>
        <w:rPr>
          <w:b/>
          <w:bCs/>
          <w:sz w:val="28"/>
          <w:szCs w:val="28"/>
        </w:rPr>
      </w:pPr>
    </w:p>
    <w:p w:rsidR="00926E87" w:rsidRPr="00837735" w:rsidRDefault="00926E87">
      <w:pPr>
        <w:rPr>
          <w:b/>
          <w:bCs/>
          <w:sz w:val="28"/>
          <w:szCs w:val="28"/>
        </w:rPr>
      </w:pPr>
    </w:p>
    <w:sectPr w:rsidR="00926E87" w:rsidRPr="00837735" w:rsidSect="0083773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392204"/>
    <w:multiLevelType w:val="hybridMultilevel"/>
    <w:tmpl w:val="C66A74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7735"/>
    <w:rsid w:val="00076338"/>
    <w:rsid w:val="00096FD0"/>
    <w:rsid w:val="000A4C08"/>
    <w:rsid w:val="000A5495"/>
    <w:rsid w:val="000D440F"/>
    <w:rsid w:val="0012289E"/>
    <w:rsid w:val="001B2FDD"/>
    <w:rsid w:val="00225AA3"/>
    <w:rsid w:val="00230497"/>
    <w:rsid w:val="002A24E0"/>
    <w:rsid w:val="002F1B66"/>
    <w:rsid w:val="00303492"/>
    <w:rsid w:val="00320A7A"/>
    <w:rsid w:val="003536EE"/>
    <w:rsid w:val="003B0F61"/>
    <w:rsid w:val="003D7C2A"/>
    <w:rsid w:val="003F7DD4"/>
    <w:rsid w:val="004A2447"/>
    <w:rsid w:val="004B7279"/>
    <w:rsid w:val="00503294"/>
    <w:rsid w:val="00620935"/>
    <w:rsid w:val="007067AE"/>
    <w:rsid w:val="00735106"/>
    <w:rsid w:val="00744DA7"/>
    <w:rsid w:val="00837735"/>
    <w:rsid w:val="00856CE5"/>
    <w:rsid w:val="008C001F"/>
    <w:rsid w:val="00926E87"/>
    <w:rsid w:val="00A615D3"/>
    <w:rsid w:val="00A93646"/>
    <w:rsid w:val="00AB6E4F"/>
    <w:rsid w:val="00B05454"/>
    <w:rsid w:val="00BF1506"/>
    <w:rsid w:val="00C7328B"/>
    <w:rsid w:val="00D60DC5"/>
    <w:rsid w:val="00D709E3"/>
    <w:rsid w:val="00E16476"/>
    <w:rsid w:val="00F46CC2"/>
    <w:rsid w:val="00FA160B"/>
    <w:rsid w:val="00FB7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DC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37735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03294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150</TotalTime>
  <Pages>2</Pages>
  <Words>252</Words>
  <Characters>1441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cp:lastPrinted>2012-09-30T16:45:00Z</cp:lastPrinted>
  <dcterms:created xsi:type="dcterms:W3CDTF">2011-08-30T17:39:00Z</dcterms:created>
  <dcterms:modified xsi:type="dcterms:W3CDTF">2014-08-14T15:08:00Z</dcterms:modified>
</cp:coreProperties>
</file>